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6E001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6E9C52DD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Wellum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 Yeoman.</w:t>
      </w:r>
    </w:p>
    <w:p w14:paraId="7E23D394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</w:p>
    <w:p w14:paraId="3F78D92A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</w:p>
    <w:p w14:paraId="1A2FF89A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was one of those who assaulted Ralph Eyre(q.v.) at Kirby Misperton and</w:t>
      </w:r>
    </w:p>
    <w:p w14:paraId="3D60E557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took him to Kirkbymoorside and imprisoned him there.</w:t>
      </w:r>
    </w:p>
    <w:p w14:paraId="494B19B0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p.2)</w:t>
      </w:r>
    </w:p>
    <w:p w14:paraId="61256208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</w:p>
    <w:p w14:paraId="722EB8BA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</w:p>
    <w:p w14:paraId="0571A006" w14:textId="77777777" w:rsidR="00383773" w:rsidRDefault="00383773" w:rsidP="00383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2021</w:t>
      </w:r>
    </w:p>
    <w:p w14:paraId="1FF12D6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9F911" w14:textId="77777777" w:rsidR="00383773" w:rsidRDefault="00383773" w:rsidP="009139A6">
      <w:r>
        <w:separator/>
      </w:r>
    </w:p>
  </w:endnote>
  <w:endnote w:type="continuationSeparator" w:id="0">
    <w:p w14:paraId="53C23121" w14:textId="77777777" w:rsidR="00383773" w:rsidRDefault="003837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BC4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5EF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4FB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8B3D3" w14:textId="77777777" w:rsidR="00383773" w:rsidRDefault="00383773" w:rsidP="009139A6">
      <w:r>
        <w:separator/>
      </w:r>
    </w:p>
  </w:footnote>
  <w:footnote w:type="continuationSeparator" w:id="0">
    <w:p w14:paraId="4B73DB82" w14:textId="77777777" w:rsidR="00383773" w:rsidRDefault="003837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ED2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6D1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11C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773"/>
    <w:rsid w:val="000666E0"/>
    <w:rsid w:val="002510B7"/>
    <w:rsid w:val="00383773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BCB53"/>
  <w15:chartTrackingRefBased/>
  <w15:docId w15:val="{93696966-E2AA-4188-806F-1B1FF12A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77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2021-03-01T11:53:00Z</dcterms:created>
  <dcterms:modified xsi:type="dcterms:W3CDTF">2021-03-01T11:54:00Z</dcterms:modified>
</cp:coreProperties>
</file>